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C727E" w14:textId="77777777" w:rsidR="00A26CCE" w:rsidRDefault="00A26CCE" w:rsidP="00A26C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de CRAWELLE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5A11386B" w14:textId="71336C30" w:rsidR="00A26CCE" w:rsidRDefault="00A26CCE" w:rsidP="00A26C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Burghersh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(now Burwash).</w:t>
      </w:r>
    </w:p>
    <w:p w14:paraId="61AE493F" w14:textId="77777777" w:rsidR="00A26CCE" w:rsidRDefault="00A26CCE" w:rsidP="00A26C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3CD0B2" w14:textId="77777777" w:rsidR="00A26CCE" w:rsidRDefault="00A26CCE" w:rsidP="00A26C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1F4290" w14:textId="77777777" w:rsidR="00A26CCE" w:rsidRDefault="00A26CCE" w:rsidP="00A26C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48495891" w14:textId="77777777" w:rsidR="00A26CCE" w:rsidRDefault="00A26CCE" w:rsidP="00A26C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Sussex.</w:t>
      </w:r>
    </w:p>
    <w:p w14:paraId="40D78CBD" w14:textId="77777777" w:rsidR="00A26CCE" w:rsidRDefault="00A26CCE" w:rsidP="00A26C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283F153D" w14:textId="77777777" w:rsidR="00A26CCE" w:rsidRDefault="00A26CCE" w:rsidP="00A26C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1E9230" w14:textId="77777777" w:rsidR="00A26CCE" w:rsidRDefault="00A26CCE" w:rsidP="00A26C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DB0ACA" w14:textId="77777777" w:rsidR="00A26CCE" w:rsidRPr="00680D2B" w:rsidRDefault="00A26CCE" w:rsidP="00A26C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2021</w:t>
      </w:r>
    </w:p>
    <w:p w14:paraId="4E9FA91D" w14:textId="1039A893" w:rsidR="00BA00AB" w:rsidRPr="00A26CC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26C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2B8FF" w14:textId="77777777" w:rsidR="00A26CCE" w:rsidRDefault="00A26CCE" w:rsidP="009139A6">
      <w:r>
        <w:separator/>
      </w:r>
    </w:p>
  </w:endnote>
  <w:endnote w:type="continuationSeparator" w:id="0">
    <w:p w14:paraId="033FDB29" w14:textId="77777777" w:rsidR="00A26CCE" w:rsidRDefault="00A26C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F83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C7A6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F90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797BF" w14:textId="77777777" w:rsidR="00A26CCE" w:rsidRDefault="00A26CCE" w:rsidP="009139A6">
      <w:r>
        <w:separator/>
      </w:r>
    </w:p>
  </w:footnote>
  <w:footnote w:type="continuationSeparator" w:id="0">
    <w:p w14:paraId="75AC58B3" w14:textId="77777777" w:rsidR="00A26CCE" w:rsidRDefault="00A26C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79C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EB9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454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CE"/>
    <w:rsid w:val="000666E0"/>
    <w:rsid w:val="002510B7"/>
    <w:rsid w:val="005C130B"/>
    <w:rsid w:val="00826F5C"/>
    <w:rsid w:val="009139A6"/>
    <w:rsid w:val="009448BB"/>
    <w:rsid w:val="00A26CCE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4EA26"/>
  <w15:chartTrackingRefBased/>
  <w15:docId w15:val="{5A409291-61FF-4024-9EDB-9573E4670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2021-05-03T14:07:00Z</dcterms:created>
  <dcterms:modified xsi:type="dcterms:W3CDTF">2021-05-03T14:13:00Z</dcterms:modified>
</cp:coreProperties>
</file>